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B088" w14:textId="77777777" w:rsidR="0046272B" w:rsidRDefault="0046272B" w:rsidP="004627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BOTELER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15D52A20" w14:textId="77777777" w:rsidR="0046272B" w:rsidRDefault="0046272B" w:rsidP="004627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Happesburgh</w:t>
      </w:r>
      <w:proofErr w:type="spellEnd"/>
      <w:r>
        <w:rPr>
          <w:rFonts w:cs="Times New Roman"/>
          <w:szCs w:val="24"/>
        </w:rPr>
        <w:t>, Norfolk. Yeoman.</w:t>
      </w:r>
    </w:p>
    <w:p w14:paraId="2DBDC380" w14:textId="77777777" w:rsidR="0046272B" w:rsidRDefault="0046272B" w:rsidP="0046272B">
      <w:pPr>
        <w:pStyle w:val="NoSpacing"/>
        <w:rPr>
          <w:rFonts w:cs="Times New Roman"/>
          <w:szCs w:val="24"/>
        </w:rPr>
      </w:pPr>
    </w:p>
    <w:p w14:paraId="6401CFFA" w14:textId="77777777" w:rsidR="0046272B" w:rsidRDefault="0046272B" w:rsidP="0046272B">
      <w:pPr>
        <w:pStyle w:val="NoSpacing"/>
        <w:rPr>
          <w:rFonts w:cs="Times New Roman"/>
          <w:szCs w:val="24"/>
        </w:rPr>
      </w:pPr>
    </w:p>
    <w:p w14:paraId="349498CA" w14:textId="77777777" w:rsidR="0046272B" w:rsidRDefault="0046272B" w:rsidP="004627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Elizabeth </w:t>
      </w:r>
      <w:proofErr w:type="spellStart"/>
      <w:r>
        <w:rPr>
          <w:rFonts w:cs="Times New Roman"/>
          <w:szCs w:val="24"/>
        </w:rPr>
        <w:t>Clere</w:t>
      </w:r>
      <w:proofErr w:type="spellEnd"/>
      <w:r>
        <w:rPr>
          <w:rFonts w:cs="Times New Roman"/>
          <w:szCs w:val="24"/>
        </w:rPr>
        <w:t xml:space="preserve">(q.v.) brought a plaint of trespass against him and </w:t>
      </w:r>
      <w:proofErr w:type="gramStart"/>
      <w:r>
        <w:rPr>
          <w:rFonts w:cs="Times New Roman"/>
          <w:szCs w:val="24"/>
        </w:rPr>
        <w:t>eight</w:t>
      </w:r>
      <w:proofErr w:type="gramEnd"/>
    </w:p>
    <w:p w14:paraId="43B65799" w14:textId="77777777" w:rsidR="0046272B" w:rsidRDefault="0046272B" w:rsidP="004627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454B56BB" w14:textId="77777777" w:rsidR="0046272B" w:rsidRDefault="0046272B" w:rsidP="004627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5AA4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764B2F14" w14:textId="77777777" w:rsidR="0046272B" w:rsidRDefault="0046272B" w:rsidP="0046272B">
      <w:pPr>
        <w:pStyle w:val="NoSpacing"/>
        <w:rPr>
          <w:rFonts w:cs="Times New Roman"/>
          <w:szCs w:val="24"/>
        </w:rPr>
      </w:pPr>
    </w:p>
    <w:p w14:paraId="3D5A08BA" w14:textId="77777777" w:rsidR="0046272B" w:rsidRDefault="0046272B" w:rsidP="0046272B">
      <w:pPr>
        <w:pStyle w:val="NoSpacing"/>
        <w:rPr>
          <w:rFonts w:cs="Times New Roman"/>
          <w:szCs w:val="24"/>
        </w:rPr>
      </w:pPr>
    </w:p>
    <w:p w14:paraId="420DA827" w14:textId="77777777" w:rsidR="0046272B" w:rsidRDefault="0046272B" w:rsidP="004627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April 2023</w:t>
      </w:r>
    </w:p>
    <w:p w14:paraId="3F692A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6B1B3" w14:textId="77777777" w:rsidR="0046272B" w:rsidRDefault="0046272B" w:rsidP="009139A6">
      <w:r>
        <w:separator/>
      </w:r>
    </w:p>
  </w:endnote>
  <w:endnote w:type="continuationSeparator" w:id="0">
    <w:p w14:paraId="56D603BF" w14:textId="77777777" w:rsidR="0046272B" w:rsidRDefault="004627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76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CE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12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3CB0" w14:textId="77777777" w:rsidR="0046272B" w:rsidRDefault="0046272B" w:rsidP="009139A6">
      <w:r>
        <w:separator/>
      </w:r>
    </w:p>
  </w:footnote>
  <w:footnote w:type="continuationSeparator" w:id="0">
    <w:p w14:paraId="645AB430" w14:textId="77777777" w:rsidR="0046272B" w:rsidRDefault="004627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87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5D0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C9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2B"/>
    <w:rsid w:val="000666E0"/>
    <w:rsid w:val="002510B7"/>
    <w:rsid w:val="0046272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91395"/>
  <w15:chartTrackingRefBased/>
  <w15:docId w15:val="{AFC2318F-6403-4929-97A0-066C858C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27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2023-04-09T07:12:00Z</dcterms:created>
  <dcterms:modified xsi:type="dcterms:W3CDTF">2023-04-09T07:13:00Z</dcterms:modified>
</cp:coreProperties>
</file>